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KLGOR</w:t>
      </w:r>
      <w:r>
        <w:rPr>
          <w:rFonts w:ascii="Times New Roman" w:hAnsi="Times New Roman" w:cs="Times New Roman"/>
          <w:sz w:val="24"/>
          <w:szCs w:val="24"/>
        </w:rPr>
        <w:t xml:space="preserve">     (fl.1402)</w:t>
      </w:r>
      <w:bookmarkStart w:id="0" w:name="_GoBack"/>
      <w:bookmarkEnd w:id="0"/>
    </w:p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others granted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Fincham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Nicholas Miller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Fincham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02E90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Hare 192 x 2)</w:t>
      </w:r>
    </w:p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9CC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9CC" w:rsidRPr="003C416A" w:rsidRDefault="000759CC" w:rsidP="000759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2016</w:t>
      </w:r>
    </w:p>
    <w:p w:rsidR="00DD5B8A" w:rsidRPr="000759C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0759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9CC" w:rsidRDefault="000759CC" w:rsidP="00564E3C">
      <w:pPr>
        <w:spacing w:after="0" w:line="240" w:lineRule="auto"/>
      </w:pPr>
      <w:r>
        <w:separator/>
      </w:r>
    </w:p>
  </w:endnote>
  <w:endnote w:type="continuationSeparator" w:id="0">
    <w:p w:rsidR="000759CC" w:rsidRDefault="000759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59CC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9CC" w:rsidRDefault="000759CC" w:rsidP="00564E3C">
      <w:pPr>
        <w:spacing w:after="0" w:line="240" w:lineRule="auto"/>
      </w:pPr>
      <w:r>
        <w:separator/>
      </w:r>
    </w:p>
  </w:footnote>
  <w:footnote w:type="continuationSeparator" w:id="0">
    <w:p w:rsidR="000759CC" w:rsidRDefault="000759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9CC"/>
    <w:rsid w:val="000759C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82E12"/>
  <w15:chartTrackingRefBased/>
  <w15:docId w15:val="{6BC8A0F2-6106-459C-AFD0-085CC438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59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2016-02-23T22:33:00Z</dcterms:created>
  <dcterms:modified xsi:type="dcterms:W3CDTF">2016-02-23T22:34:00Z</dcterms:modified>
</cp:coreProperties>
</file>